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3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4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3"/>
    <w:bookmarkEnd w:id="4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5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5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1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5ED70623" w14:textId="77777777" w:rsidR="006E3C2F" w:rsidRPr="006E3C2F" w:rsidRDefault="006E3C2F" w:rsidP="006E3C2F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2F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towarzyszącymi </w:t>
      </w:r>
      <w:r w:rsidRPr="006E3C2F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6E3C2F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E3C2F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Niecałej 10/3 w Świnoujściu</w:t>
      </w:r>
    </w:p>
    <w:p w14:paraId="202DC935" w14:textId="6425FF22" w:rsidR="00302506" w:rsidRDefault="00302506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155F8A64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2F7609">
        <w:rPr>
          <w:rFonts w:ascii="Times New Roman" w:eastAsia="Calibri" w:hAnsi="Times New Roman" w:cs="Times New Roman"/>
          <w:sz w:val="24"/>
          <w:lang w:eastAsia="en-US"/>
        </w:rPr>
        <w:t xml:space="preserve"> ust. 2</w:t>
      </w:r>
      <w:r w:rsidR="00722E32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62CDD45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kanalizacyjnych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 xml:space="preserve">w specjalności instalacyjnej w zakresie sieci, instalacji i urządzeń: cieplnych, wentylacyjnych, gazowych,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lastRenderedPageBreak/>
              <w:t>wodociągowych i </w:t>
            </w:r>
            <w:r w:rsidR="00E51943" w:rsidRPr="00722E32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kanalizacyjnych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bez 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>
              <w:rPr>
                <w:rFonts w:ascii="Times New Roman" w:eastAsia="Calibri" w:hAnsi="Times New Roman" w:cs="Times New Roman"/>
                <w:sz w:val="24"/>
                <w:lang w:eastAsia="en-US"/>
              </w:rPr>
              <w:t>24 miesięczną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praktykę zawodową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3CEE0B0A" w14:textId="77777777" w:rsidR="00AD7D3F" w:rsidRDefault="00AD7D3F" w:rsidP="002F64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</w:p>
    <w:p w14:paraId="592A6073" w14:textId="0D4CCF7C" w:rsidR="001619A5" w:rsidRPr="002D44A4" w:rsidRDefault="001619A5" w:rsidP="00EC4E2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1B2A96C3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2F7609">
      <w:rPr>
        <w:rFonts w:ascii="Times New Roman" w:hAnsi="Times New Roman" w:cs="Times New Roman"/>
        <w:sz w:val="23"/>
        <w:szCs w:val="23"/>
      </w:rPr>
      <w:t>10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7E2CF2">
      <w:rPr>
        <w:rFonts w:ascii="Times New Roman" w:eastAsia="SimSun" w:hAnsi="Times New Roman" w:cs="Times New Roman"/>
        <w:sz w:val="24"/>
        <w:szCs w:val="24"/>
        <w:lang w:eastAsia="ar-SA"/>
      </w:rPr>
      <w:t>.25</w:t>
    </w:r>
    <w:r w:rsidR="00556B98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2F7609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7E2CF2">
      <w:rPr>
        <w:rFonts w:ascii="Times New Roman" w:eastAsia="Times New Roman" w:hAnsi="Times New Roman"/>
        <w:sz w:val="24"/>
      </w:rPr>
      <w:t>30 marca</w:t>
    </w:r>
    <w:r w:rsidR="00CE4FDD">
      <w:rPr>
        <w:rFonts w:ascii="Times New Roman" w:eastAsia="Times New Roman" w:hAnsi="Times New Roman"/>
        <w:sz w:val="24"/>
      </w:rPr>
      <w:t xml:space="preserve"> 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2F7609"/>
    <w:rsid w:val="00302506"/>
    <w:rsid w:val="00303620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E3C2F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E2CF2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1F81D-E94A-4445-A9EC-7BFA3BF2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40712B4C</Template>
  <TotalTime>34</TotalTime>
  <Pages>2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50</cp:revision>
  <cp:lastPrinted>2026-03-27T12:43:00Z</cp:lastPrinted>
  <dcterms:created xsi:type="dcterms:W3CDTF">2021-06-16T23:38:00Z</dcterms:created>
  <dcterms:modified xsi:type="dcterms:W3CDTF">2026-03-27T12:43:00Z</dcterms:modified>
</cp:coreProperties>
</file>